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816B" w14:textId="77777777" w:rsidR="00F91FAC" w:rsidRDefault="00F91FAC" w:rsidP="00F91F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WYKE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5932A9C1" w14:textId="77777777" w:rsidR="00F91FAC" w:rsidRPr="00347DE8" w:rsidRDefault="00F91FAC" w:rsidP="00F91F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Ashbury.</w:t>
      </w:r>
    </w:p>
    <w:p w14:paraId="07A740AF" w14:textId="77777777" w:rsidR="00F91FAC" w:rsidRDefault="00F91FAC" w:rsidP="00F91F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6693ECF" w14:textId="77777777" w:rsidR="00F91FAC" w:rsidRDefault="00F91FAC" w:rsidP="00F91F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E9B5EBE" w14:textId="77777777" w:rsidR="00F91FAC" w:rsidRDefault="00F91FAC" w:rsidP="00F91F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298E8D2B" w14:textId="77777777" w:rsidR="00F91FAC" w:rsidRDefault="00F91FAC" w:rsidP="00F91F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5CCA850F" w14:textId="77777777" w:rsidR="00F91FAC" w:rsidRDefault="00F91FAC" w:rsidP="00F91F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Berkshire, except ecclesiastical persons, the two fifteenths and two tenths granted to the King at the last Parliament.   (C.F.R. 1399-1405 p.285)</w:t>
      </w:r>
    </w:p>
    <w:p w14:paraId="605F7381" w14:textId="77777777" w:rsidR="00F91FAC" w:rsidRDefault="00F91FAC" w:rsidP="00F91F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8DEFAA6" w14:textId="77777777" w:rsidR="00F91FAC" w:rsidRDefault="00F91FAC" w:rsidP="00F91F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D428387" w14:textId="77777777" w:rsidR="00F91FAC" w:rsidRDefault="00F91FAC" w:rsidP="00F91F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019A9C6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DD6B0" w14:textId="77777777" w:rsidR="00F91FAC" w:rsidRDefault="00F91FAC" w:rsidP="009139A6">
      <w:r>
        <w:separator/>
      </w:r>
    </w:p>
  </w:endnote>
  <w:endnote w:type="continuationSeparator" w:id="0">
    <w:p w14:paraId="2FADEDF8" w14:textId="77777777" w:rsidR="00F91FAC" w:rsidRDefault="00F91F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214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2B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7DE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FB4A1" w14:textId="77777777" w:rsidR="00F91FAC" w:rsidRDefault="00F91FAC" w:rsidP="009139A6">
      <w:r>
        <w:separator/>
      </w:r>
    </w:p>
  </w:footnote>
  <w:footnote w:type="continuationSeparator" w:id="0">
    <w:p w14:paraId="05786999" w14:textId="77777777" w:rsidR="00F91FAC" w:rsidRDefault="00F91F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F2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8CB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B8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FA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96F81"/>
  <w15:chartTrackingRefBased/>
  <w15:docId w15:val="{950A8FF1-A415-4CC8-A925-E32502FA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2021-08-01T19:05:00Z</dcterms:created>
  <dcterms:modified xsi:type="dcterms:W3CDTF">2021-08-01T19:06:00Z</dcterms:modified>
</cp:coreProperties>
</file>